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D6E7E" w14:textId="44E877DA" w:rsidR="006B2F86" w:rsidRDefault="00D47E8D" w:rsidP="00E71FC3">
      <w:pPr>
        <w:pStyle w:val="NoSpacing"/>
      </w:pPr>
      <w:r>
        <w:rPr>
          <w:u w:val="single"/>
        </w:rPr>
        <w:t>Thomas BEAUMONT</w:t>
      </w:r>
      <w:r>
        <w:t xml:space="preserve">   </w:t>
      </w:r>
      <w:proofErr w:type="gramStart"/>
      <w:r>
        <w:t xml:space="preserve">   (</w:t>
      </w:r>
      <w:proofErr w:type="gramEnd"/>
      <w:r w:rsidR="00B052C5">
        <w:t>d</w:t>
      </w:r>
      <w:r>
        <w:t>.1489)</w:t>
      </w:r>
    </w:p>
    <w:p w14:paraId="4C7A7F79" w14:textId="7F94473A" w:rsidR="00D47E8D" w:rsidRDefault="00D47E8D" w:rsidP="00E71FC3">
      <w:pPr>
        <w:pStyle w:val="NoSpacing"/>
      </w:pPr>
      <w:r>
        <w:t>of Pilton, Devon. Esquire.</w:t>
      </w:r>
    </w:p>
    <w:p w14:paraId="767D75FA" w14:textId="4623E60A" w:rsidR="00D47E8D" w:rsidRDefault="00D47E8D" w:rsidP="00E71FC3">
      <w:pPr>
        <w:pStyle w:val="NoSpacing"/>
      </w:pPr>
    </w:p>
    <w:p w14:paraId="6A3CEEF6" w14:textId="74D0B64E" w:rsidR="00D47E8D" w:rsidRDefault="00D47E8D" w:rsidP="00E71FC3">
      <w:pPr>
        <w:pStyle w:val="NoSpacing"/>
      </w:pPr>
    </w:p>
    <w:p w14:paraId="32123CF0" w14:textId="77777777" w:rsidR="00B052C5" w:rsidRDefault="00B052C5" w:rsidP="00B052C5">
      <w:pPr>
        <w:pStyle w:val="NoSpacing"/>
      </w:pPr>
      <w:r>
        <w:tab/>
        <w:t>1489</w:t>
      </w:r>
      <w:r>
        <w:tab/>
        <w:t>He made his Will.</w:t>
      </w:r>
    </w:p>
    <w:p w14:paraId="05EEB7EA" w14:textId="00B88E1F" w:rsidR="00B052C5" w:rsidRDefault="00B052C5" w:rsidP="00B052C5">
      <w:pPr>
        <w:pStyle w:val="NoSpacing"/>
      </w:pPr>
      <w:r>
        <w:tab/>
      </w:r>
      <w:r>
        <w:tab/>
        <w:t>(</w:t>
      </w:r>
      <w:hyperlink r:id="rId6" w:history="1">
        <w:r w:rsidRPr="006545D3">
          <w:rPr>
            <w:rStyle w:val="Hyperlink"/>
          </w:rPr>
          <w:t>http://www.genuki.org.uk/big/eng/DEV/Probate/DevonWills/Wills1383</w:t>
        </w:r>
      </w:hyperlink>
      <w:r>
        <w:t>)</w:t>
      </w:r>
    </w:p>
    <w:p w14:paraId="0DBB2808" w14:textId="77777777" w:rsidR="00D47E8D" w:rsidRDefault="00D47E8D" w:rsidP="00D47E8D">
      <w:pPr>
        <w:pStyle w:val="NoSpacing"/>
      </w:pPr>
      <w:r>
        <w:tab/>
        <w:t>1489</w:t>
      </w:r>
      <w:r>
        <w:tab/>
        <w:t>Probate of his Will.</w:t>
      </w:r>
    </w:p>
    <w:p w14:paraId="5FFB7E91" w14:textId="77777777" w:rsidR="00D47E8D" w:rsidRDefault="00D47E8D" w:rsidP="00D47E8D">
      <w:pPr>
        <w:pStyle w:val="NoSpacing"/>
      </w:pPr>
      <w:r>
        <w:tab/>
      </w:r>
      <w:r>
        <w:tab/>
        <w:t>(Devon Wills Index, 1163-1999)</w:t>
      </w:r>
    </w:p>
    <w:p w14:paraId="4E335B57" w14:textId="77777777" w:rsidR="00D47E8D" w:rsidRDefault="00D47E8D" w:rsidP="00D47E8D">
      <w:pPr>
        <w:pStyle w:val="NoSpacing"/>
      </w:pPr>
    </w:p>
    <w:p w14:paraId="2343EA34" w14:textId="77777777" w:rsidR="00D47E8D" w:rsidRDefault="00D47E8D" w:rsidP="00D47E8D">
      <w:pPr>
        <w:pStyle w:val="NoSpacing"/>
      </w:pPr>
    </w:p>
    <w:p w14:paraId="7F7C9F4F" w14:textId="254AB433" w:rsidR="00D47E8D" w:rsidRDefault="00D47E8D" w:rsidP="00D47E8D">
      <w:pPr>
        <w:pStyle w:val="NoSpacing"/>
      </w:pPr>
      <w:r>
        <w:t>11 March 2018</w:t>
      </w:r>
    </w:p>
    <w:p w14:paraId="3DEFBF60" w14:textId="76071D58" w:rsidR="00B052C5" w:rsidRDefault="00B052C5" w:rsidP="00D47E8D">
      <w:pPr>
        <w:pStyle w:val="NoSpacing"/>
      </w:pPr>
      <w:r>
        <w:t xml:space="preserve">  8 April 2018</w:t>
      </w:r>
      <w:bookmarkStart w:id="0" w:name="_GoBack"/>
      <w:bookmarkEnd w:id="0"/>
    </w:p>
    <w:p w14:paraId="5A52FCF1" w14:textId="228E0717" w:rsidR="00D47E8D" w:rsidRPr="00D47E8D" w:rsidRDefault="00D47E8D" w:rsidP="00E71FC3">
      <w:pPr>
        <w:pStyle w:val="NoSpacing"/>
      </w:pPr>
    </w:p>
    <w:sectPr w:rsidR="00D47E8D" w:rsidRPr="00D47E8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3E25D" w14:textId="77777777" w:rsidR="00D47E8D" w:rsidRDefault="00D47E8D" w:rsidP="00E71FC3">
      <w:pPr>
        <w:spacing w:after="0" w:line="240" w:lineRule="auto"/>
      </w:pPr>
      <w:r>
        <w:separator/>
      </w:r>
    </w:p>
  </w:endnote>
  <w:endnote w:type="continuationSeparator" w:id="0">
    <w:p w14:paraId="174D5AC4" w14:textId="77777777" w:rsidR="00D47E8D" w:rsidRDefault="00D47E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2E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9DC34" w14:textId="77777777" w:rsidR="00D47E8D" w:rsidRDefault="00D47E8D" w:rsidP="00E71FC3">
      <w:pPr>
        <w:spacing w:after="0" w:line="240" w:lineRule="auto"/>
      </w:pPr>
      <w:r>
        <w:separator/>
      </w:r>
    </w:p>
  </w:footnote>
  <w:footnote w:type="continuationSeparator" w:id="0">
    <w:p w14:paraId="2B3214ED" w14:textId="77777777" w:rsidR="00D47E8D" w:rsidRDefault="00D47E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E8D"/>
    <w:rsid w:val="001A7C09"/>
    <w:rsid w:val="00577BD5"/>
    <w:rsid w:val="00656CBA"/>
    <w:rsid w:val="006A1F77"/>
    <w:rsid w:val="00733BE7"/>
    <w:rsid w:val="00AB52E8"/>
    <w:rsid w:val="00B052C5"/>
    <w:rsid w:val="00B16D3F"/>
    <w:rsid w:val="00BB41AC"/>
    <w:rsid w:val="00D47E8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777B4"/>
  <w15:chartTrackingRefBased/>
  <w15:docId w15:val="{BFA6B9CD-1DFC-4C52-9F9A-27934B51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052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DEV/Probate/DevonWills/Wills138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2018-03-11T20:07:00Z</dcterms:created>
  <dcterms:modified xsi:type="dcterms:W3CDTF">2018-04-08T19:24:00Z</dcterms:modified>
</cp:coreProperties>
</file>